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Melksham and Devizes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Melksham and Devizes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Melksham and Devizes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Melksham and Devizes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Melksham and Devizes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Melksham and Devizes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52.9% </w:t>
      </w:r>
      <w:r w:rsidRPr="004747BF">
        <w:rPr>
          <w:rFonts w:ascii="Libre Franklin Light" w:eastAsia="Times New Roman" w:hAnsi="Libre Franklin Light" w:cs="Calibri Light"/>
        </w:rPr>
        <w:t xml:space="preserve">of those respondents classified as PGSI 8+ in Melksham and Devizes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Melksham and Devizes is estimated to be </w:t>
      </w:r>
      <w:r w:rsidRPr="00773DF7">
        <w:rPr>
          <w:rFonts w:ascii="Libre Franklin Light" w:eastAsia="Times New Roman" w:hAnsi="Libre Franklin Light" w:cs="Calibri Light"/>
          <w:b/>
          <w:bCs/>
          <w:color w:val="C45911" w:themeColor="accent2" w:themeShade="BF"/>
        </w:rPr>
        <w:t xml:space="preserve">£980,195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Melksham and Devizes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Melksham and Devizes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Melksham and Devizes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Melksham and Devizes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elksham and Devize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Melksham and Devizes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elksham and Devize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Melksham and Devizes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Melksham and Devizes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elksham and Devize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Melksham and Devizes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Melksham and Devizes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Melksham and Devizes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Melksham and Devizes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Melksham and Devizes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Melksham and Devizes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£980,195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Melksham and Devizes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£15,966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£330,181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£23,653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£6,652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£12,196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£591,547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£980,195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Melksham and Devizes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Melksham and Devizes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Melksham and Devizes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Melksham and Devizes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Melksham and Devizes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Melksham and Devizes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Melksham and Devizes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Melksham and Devizes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Melksham and Devizes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Melksham and Devizes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Melksham and Devizes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Melksham and Devizes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5D26BBF-63D8-4983-92C3-A4160429394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